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(fl.1424)</w:t>
      </w: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Weaver.</w:t>
      </w: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Mar.1424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p.44)</w:t>
      </w: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7EA" w:rsidRDefault="00B617EA" w:rsidP="00B617E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7EA" w:rsidRDefault="00B617EA" w:rsidP="00564E3C">
      <w:pPr>
        <w:spacing w:after="0" w:line="240" w:lineRule="auto"/>
      </w:pPr>
      <w:r>
        <w:separator/>
      </w:r>
    </w:p>
  </w:endnote>
  <w:endnote w:type="continuationSeparator" w:id="0">
    <w:p w:rsidR="00B617EA" w:rsidRDefault="00B617E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17EA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7EA" w:rsidRDefault="00B617EA" w:rsidP="00564E3C">
      <w:pPr>
        <w:spacing w:after="0" w:line="240" w:lineRule="auto"/>
      </w:pPr>
      <w:r>
        <w:separator/>
      </w:r>
    </w:p>
  </w:footnote>
  <w:footnote w:type="continuationSeparator" w:id="0">
    <w:p w:rsidR="00B617EA" w:rsidRDefault="00B617E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7EA"/>
    <w:rsid w:val="00372DC6"/>
    <w:rsid w:val="00564E3C"/>
    <w:rsid w:val="0064591D"/>
    <w:rsid w:val="00B617E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50D960-9E75-48C4-9D15-5E1AB4174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2015-11-14T19:29:00Z</dcterms:created>
  <dcterms:modified xsi:type="dcterms:W3CDTF">2015-11-14T19:29:00Z</dcterms:modified>
</cp:coreProperties>
</file>